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97E9F" w14:textId="77777777" w:rsidR="0068698A" w:rsidRPr="001A7CD1" w:rsidRDefault="0068698A" w:rsidP="001A7389">
      <w:pPr>
        <w:spacing w:line="276" w:lineRule="auto"/>
        <w:ind w:firstLine="567"/>
        <w:jc w:val="right"/>
        <w:rPr>
          <w:szCs w:val="28"/>
          <w:lang w:val="en-US"/>
        </w:rPr>
      </w:pPr>
      <w:bookmarkStart w:id="0" w:name="_GoBack"/>
      <w:bookmarkEnd w:id="0"/>
    </w:p>
    <w:p w14:paraId="06FB5196" w14:textId="77777777" w:rsidR="00320BFA" w:rsidRDefault="001A7389" w:rsidP="001A7389">
      <w:pPr>
        <w:spacing w:line="276" w:lineRule="auto"/>
        <w:ind w:firstLine="567"/>
        <w:jc w:val="right"/>
        <w:rPr>
          <w:szCs w:val="28"/>
        </w:rPr>
      </w:pPr>
      <w:r>
        <w:rPr>
          <w:szCs w:val="28"/>
        </w:rPr>
        <w:t>Приложение</w:t>
      </w:r>
    </w:p>
    <w:p w14:paraId="7275A754" w14:textId="77777777" w:rsidR="001A7389" w:rsidRDefault="001A7389" w:rsidP="00F63541">
      <w:pPr>
        <w:pStyle w:val="ab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1FE91A1" w14:textId="5DDB992C" w:rsidR="00913F70" w:rsidRPr="001D6C6D" w:rsidRDefault="00F63541" w:rsidP="001D6C6D">
      <w:pPr>
        <w:pStyle w:val="ab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86EF4">
        <w:rPr>
          <w:rFonts w:ascii="Times New Roman" w:hAnsi="Times New Roman" w:cs="Times New Roman"/>
          <w:sz w:val="28"/>
          <w:szCs w:val="28"/>
        </w:rPr>
        <w:t xml:space="preserve">отребности </w:t>
      </w:r>
      <w:r w:rsidR="001D6C6D">
        <w:rPr>
          <w:rFonts w:ascii="Times New Roman" w:hAnsi="Times New Roman" w:cs="Times New Roman"/>
          <w:sz w:val="28"/>
          <w:szCs w:val="28"/>
        </w:rPr>
        <w:t xml:space="preserve">Республики Бурятия </w:t>
      </w:r>
      <w:r w:rsidR="003202A0" w:rsidRPr="001A7389">
        <w:rPr>
          <w:rFonts w:ascii="Times New Roman" w:hAnsi="Times New Roman" w:cs="Times New Roman"/>
          <w:sz w:val="28"/>
          <w:szCs w:val="28"/>
        </w:rPr>
        <w:t xml:space="preserve">в официальных </w:t>
      </w:r>
      <w:r w:rsidR="003202A0" w:rsidRPr="00AB23B1">
        <w:rPr>
          <w:rFonts w:ascii="Times New Roman" w:hAnsi="Times New Roman" w:cs="Times New Roman"/>
          <w:sz w:val="28"/>
          <w:szCs w:val="28"/>
        </w:rPr>
        <w:t>сайт</w:t>
      </w:r>
      <w:r w:rsidR="003202A0">
        <w:rPr>
          <w:rFonts w:ascii="Times New Roman" w:hAnsi="Times New Roman" w:cs="Times New Roman"/>
          <w:sz w:val="28"/>
          <w:szCs w:val="28"/>
        </w:rPr>
        <w:t>ах</w:t>
      </w:r>
      <w:r w:rsidR="003202A0" w:rsidRPr="00AB23B1">
        <w:rPr>
          <w:rFonts w:ascii="Times New Roman" w:hAnsi="Times New Roman" w:cs="Times New Roman"/>
          <w:sz w:val="28"/>
          <w:szCs w:val="28"/>
        </w:rPr>
        <w:t xml:space="preserve"> </w:t>
      </w:r>
      <w:r w:rsidR="0095240C">
        <w:rPr>
          <w:rFonts w:ascii="Times New Roman" w:hAnsi="Times New Roman" w:cs="Times New Roman"/>
          <w:sz w:val="28"/>
          <w:szCs w:val="28"/>
        </w:rPr>
        <w:t xml:space="preserve">с использованием подсистемы «Госвеб» </w:t>
      </w:r>
      <w:r w:rsidR="003202A0" w:rsidRPr="00E86EF4">
        <w:rPr>
          <w:rFonts w:ascii="Times New Roman" w:hAnsi="Times New Roman" w:cs="Times New Roman"/>
          <w:sz w:val="28"/>
          <w:szCs w:val="28"/>
        </w:rPr>
        <w:t>по типам организаций</w:t>
      </w:r>
      <w:r w:rsidR="001E10C6" w:rsidRPr="001E10C6">
        <w:rPr>
          <w:rFonts w:ascii="Times New Roman" w:hAnsi="Times New Roman" w:cs="Times New Roman"/>
          <w:sz w:val="28"/>
          <w:szCs w:val="28"/>
        </w:rPr>
        <w:t xml:space="preserve"> (</w:t>
      </w:r>
      <w:r w:rsidR="001E10C6">
        <w:rPr>
          <w:rFonts w:ascii="Times New Roman" w:hAnsi="Times New Roman" w:cs="Times New Roman"/>
          <w:sz w:val="28"/>
          <w:szCs w:val="28"/>
        </w:rPr>
        <w:t>показатель доли участия в проекте 100% от общего количества в субъекте</w:t>
      </w:r>
      <w:r w:rsidR="00C83482">
        <w:rPr>
          <w:rFonts w:ascii="Times New Roman" w:hAnsi="Times New Roman" w:cs="Times New Roman"/>
          <w:sz w:val="28"/>
          <w:szCs w:val="28"/>
        </w:rPr>
        <w:t xml:space="preserve"> по каждому из типов органов и организаций</w:t>
      </w:r>
      <w:r w:rsidR="001E10C6">
        <w:rPr>
          <w:rFonts w:ascii="Times New Roman" w:hAnsi="Times New Roman" w:cs="Times New Roman"/>
          <w:sz w:val="28"/>
          <w:szCs w:val="28"/>
        </w:rPr>
        <w:t>)</w:t>
      </w:r>
      <w:r w:rsidR="00690FC4">
        <w:rPr>
          <w:szCs w:val="28"/>
        </w:rPr>
        <w:t>*</w:t>
      </w:r>
      <w:r w:rsidR="008A3A07">
        <w:rPr>
          <w:szCs w:val="28"/>
        </w:rPr>
        <w:t xml:space="preserve"> </w:t>
      </w:r>
    </w:p>
    <w:p w14:paraId="6E2593C5" w14:textId="0BED115E" w:rsidR="00E40FFE" w:rsidRPr="00690FC4" w:rsidRDefault="00690FC4" w:rsidP="001D6C6D">
      <w:pPr>
        <w:rPr>
          <w:color w:val="FF0000"/>
          <w:sz w:val="20"/>
          <w:szCs w:val="20"/>
        </w:rPr>
      </w:pPr>
      <w:r w:rsidRPr="00690FC4">
        <w:rPr>
          <w:color w:val="FF0000"/>
          <w:sz w:val="20"/>
          <w:szCs w:val="20"/>
        </w:rPr>
        <w:t xml:space="preserve">В случае потребности использования подсистемы «Госвеб» в проекте должны участвовать все организации, частичное участие в проекте невозможно. </w:t>
      </w:r>
    </w:p>
    <w:p w14:paraId="185D2C8F" w14:textId="20C00803" w:rsidR="001D6C6D" w:rsidRPr="001D6C6D" w:rsidRDefault="001D6C6D" w:rsidP="001D6C6D">
      <w:pPr>
        <w:rPr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298"/>
        <w:gridCol w:w="1838"/>
        <w:gridCol w:w="1583"/>
      </w:tblGrid>
      <w:tr w:rsidR="00C927AA" w:rsidRPr="00E61F66" w14:paraId="542F8CDC" w14:textId="77777777" w:rsidTr="00C927AA">
        <w:tc>
          <w:tcPr>
            <w:tcW w:w="0" w:type="auto"/>
            <w:vMerge w:val="restart"/>
            <w:shd w:val="clear" w:color="auto" w:fill="auto"/>
            <w:vAlign w:val="center"/>
          </w:tcPr>
          <w:p w14:paraId="32A2D4F1" w14:textId="77777777" w:rsidR="00C927AA" w:rsidRPr="00E61F66" w:rsidRDefault="00C927AA" w:rsidP="00E61F66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F66">
              <w:rPr>
                <w:rFonts w:ascii="Times New Roman" w:hAnsi="Times New Roman" w:cs="Times New Roman"/>
                <w:b/>
                <w:sz w:val="24"/>
                <w:szCs w:val="24"/>
              </w:rPr>
              <w:t>Типы организаций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CFFC71" w14:textId="5F786C97" w:rsidR="00C927AA" w:rsidRPr="00BA1639" w:rsidRDefault="00C927AA" w:rsidP="00C927AA">
            <w:pPr>
              <w:pStyle w:val="ab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690F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0FC4" w:rsidRPr="00690FC4">
              <w:rPr>
                <w:rFonts w:ascii="Times New Roman" w:hAnsi="Times New Roman" w:cs="Times New Roman"/>
                <w:bCs/>
                <w:sz w:val="24"/>
                <w:szCs w:val="24"/>
              </w:rPr>
              <w:t>(кол-во организаций согласно статистическим данным)</w:t>
            </w:r>
            <w:r w:rsidR="00690F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143B30" w14:textId="77777777" w:rsidR="00C927AA" w:rsidRDefault="00C927AA" w:rsidP="00C927AA">
            <w:pPr>
              <w:pStyle w:val="ab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927AA" w:rsidRPr="00E61F66" w14:paraId="757A572C" w14:textId="77777777" w:rsidTr="00C927AA">
        <w:trPr>
          <w:trHeight w:val="282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auto"/>
          </w:tcPr>
          <w:p w14:paraId="3F3BA764" w14:textId="77777777" w:rsidR="00C927AA" w:rsidRPr="00E61F66" w:rsidRDefault="00C927AA" w:rsidP="008C0AE7">
            <w:pPr>
              <w:pStyle w:val="ab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18E80" w14:textId="77777777" w:rsidR="00C927AA" w:rsidRPr="00E61F66" w:rsidRDefault="00C927AA" w:rsidP="008C0AE7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14C945" w14:textId="77777777" w:rsidR="00C927AA" w:rsidRPr="00E61F66" w:rsidRDefault="00C927AA" w:rsidP="008C0AE7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014FE498" w14:textId="77777777" w:rsidTr="00C927AA">
        <w:tc>
          <w:tcPr>
            <w:tcW w:w="0" w:type="auto"/>
            <w:shd w:val="clear" w:color="auto" w:fill="FFFFFF" w:themeFill="background1"/>
          </w:tcPr>
          <w:p w14:paraId="716F1D88" w14:textId="77777777" w:rsidR="00C927AA" w:rsidRPr="008A3A07" w:rsidRDefault="00C927AA" w:rsidP="00173822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0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организации всего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ECCCFA2" w14:textId="22DF7DAB" w:rsidR="00C927AA" w:rsidRPr="005976EC" w:rsidRDefault="005976EC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24662FA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447368DE" w14:textId="77777777" w:rsidTr="00C927AA">
        <w:tc>
          <w:tcPr>
            <w:tcW w:w="0" w:type="auto"/>
            <w:shd w:val="clear" w:color="auto" w:fill="FFFFFF" w:themeFill="background1"/>
          </w:tcPr>
          <w:p w14:paraId="7101518A" w14:textId="77777777" w:rsidR="00C927AA" w:rsidRPr="008A3A07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07">
              <w:rPr>
                <w:rFonts w:ascii="Times New Roman" w:hAnsi="Times New Roman"/>
                <w:sz w:val="24"/>
                <w:szCs w:val="24"/>
              </w:rPr>
              <w:t xml:space="preserve"> дошкольная образовательная организация</w:t>
            </w:r>
          </w:p>
        </w:tc>
        <w:tc>
          <w:tcPr>
            <w:tcW w:w="1559" w:type="dxa"/>
            <w:shd w:val="clear" w:color="auto" w:fill="FFFFFF" w:themeFill="background1"/>
          </w:tcPr>
          <w:p w14:paraId="5AA20F6C" w14:textId="4D6CD7B0" w:rsidR="00C927AA" w:rsidRPr="005976EC" w:rsidRDefault="005976EC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333</w:t>
            </w:r>
          </w:p>
        </w:tc>
        <w:tc>
          <w:tcPr>
            <w:tcW w:w="264" w:type="dxa"/>
            <w:shd w:val="clear" w:color="auto" w:fill="FFFFFF" w:themeFill="background1"/>
          </w:tcPr>
          <w:p w14:paraId="16368405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132C7AAE" w14:textId="77777777" w:rsidTr="00C927AA">
        <w:tc>
          <w:tcPr>
            <w:tcW w:w="0" w:type="auto"/>
            <w:shd w:val="clear" w:color="auto" w:fill="FFFFFF" w:themeFill="background1"/>
          </w:tcPr>
          <w:p w14:paraId="1A8AD734" w14:textId="77777777" w:rsidR="00C927AA" w:rsidRPr="008A3A07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A0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профессиональная образовательная организация</w:t>
            </w:r>
          </w:p>
        </w:tc>
        <w:tc>
          <w:tcPr>
            <w:tcW w:w="1559" w:type="dxa"/>
            <w:shd w:val="clear" w:color="auto" w:fill="FFFFFF" w:themeFill="background1"/>
          </w:tcPr>
          <w:p w14:paraId="5B6EB577" w14:textId="639B4F9B" w:rsidR="00C927AA" w:rsidRPr="005976EC" w:rsidRDefault="005976EC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4" w:type="dxa"/>
            <w:shd w:val="clear" w:color="auto" w:fill="FFFFFF" w:themeFill="background1"/>
          </w:tcPr>
          <w:p w14:paraId="41346C53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5777DC58" w14:textId="77777777" w:rsidTr="00C927AA">
        <w:tc>
          <w:tcPr>
            <w:tcW w:w="0" w:type="auto"/>
            <w:shd w:val="clear" w:color="auto" w:fill="FFFFFF" w:themeFill="background1"/>
          </w:tcPr>
          <w:p w14:paraId="2C6B267A" w14:textId="77777777" w:rsidR="00C927AA" w:rsidRPr="008A3A07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A0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дополнительного образования</w:t>
            </w:r>
          </w:p>
        </w:tc>
        <w:tc>
          <w:tcPr>
            <w:tcW w:w="1559" w:type="dxa"/>
            <w:shd w:val="clear" w:color="auto" w:fill="FFFFFF" w:themeFill="background1"/>
          </w:tcPr>
          <w:p w14:paraId="25AFD1D1" w14:textId="5849D0E3" w:rsidR="00C927AA" w:rsidRPr="005976EC" w:rsidRDefault="005976EC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264" w:type="dxa"/>
            <w:shd w:val="clear" w:color="auto" w:fill="FFFFFF" w:themeFill="background1"/>
          </w:tcPr>
          <w:p w14:paraId="6510FAF1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069BCDB3" w14:textId="77777777" w:rsidTr="00C927AA">
        <w:tc>
          <w:tcPr>
            <w:tcW w:w="0" w:type="auto"/>
            <w:shd w:val="clear" w:color="auto" w:fill="FFFFFF" w:themeFill="background1"/>
          </w:tcPr>
          <w:p w14:paraId="2C4D1248" w14:textId="77777777" w:rsidR="00C927AA" w:rsidRPr="008A3A07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A0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дополнительного профессионального образования</w:t>
            </w:r>
          </w:p>
        </w:tc>
        <w:tc>
          <w:tcPr>
            <w:tcW w:w="1559" w:type="dxa"/>
            <w:shd w:val="clear" w:color="auto" w:fill="FFFFFF" w:themeFill="background1"/>
          </w:tcPr>
          <w:p w14:paraId="23C326BB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10B18DDB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35DFE73E" w14:textId="77777777" w:rsidTr="00C927AA">
        <w:tc>
          <w:tcPr>
            <w:tcW w:w="0" w:type="auto"/>
            <w:shd w:val="clear" w:color="auto" w:fill="FFFFFF" w:themeFill="background1"/>
          </w:tcPr>
          <w:p w14:paraId="222EF5EA" w14:textId="77777777" w:rsidR="00C927AA" w:rsidRPr="008A3A07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3A07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7E9CDA16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62677427" w14:textId="2A00ADEF" w:rsidR="00C927AA" w:rsidRPr="005976EC" w:rsidRDefault="005976EC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 приступили к работе в Госвеб</w:t>
            </w:r>
          </w:p>
        </w:tc>
      </w:tr>
      <w:tr w:rsidR="00C927AA" w:rsidRPr="00E61F66" w14:paraId="10EE5334" w14:textId="77777777" w:rsidTr="00C927AA">
        <w:tc>
          <w:tcPr>
            <w:tcW w:w="0" w:type="auto"/>
            <w:shd w:val="clear" w:color="auto" w:fill="FFFFFF" w:themeFill="background1"/>
          </w:tcPr>
          <w:p w14:paraId="69B6FEA7" w14:textId="77777777" w:rsidR="00C927AA" w:rsidRPr="008A3A07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A07">
              <w:rPr>
                <w:rFonts w:ascii="Times New Roman" w:hAnsi="Times New Roman" w:cs="Times New Roman"/>
                <w:sz w:val="24"/>
                <w:szCs w:val="24"/>
              </w:rPr>
              <w:t xml:space="preserve"> иные типы организаций</w:t>
            </w:r>
          </w:p>
        </w:tc>
        <w:tc>
          <w:tcPr>
            <w:tcW w:w="1559" w:type="dxa"/>
            <w:shd w:val="clear" w:color="auto" w:fill="FFFFFF" w:themeFill="background1"/>
          </w:tcPr>
          <w:p w14:paraId="2C54314C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34F40847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348A812F" w14:textId="77777777" w:rsidTr="00C927AA">
        <w:tc>
          <w:tcPr>
            <w:tcW w:w="0" w:type="auto"/>
            <w:shd w:val="clear" w:color="auto" w:fill="FFFFFF" w:themeFill="background1"/>
          </w:tcPr>
          <w:p w14:paraId="21FAA957" w14:textId="77777777" w:rsidR="00C927AA" w:rsidRPr="008A3A07" w:rsidRDefault="00C927AA" w:rsidP="00173822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0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организации всего</w:t>
            </w:r>
          </w:p>
        </w:tc>
        <w:tc>
          <w:tcPr>
            <w:tcW w:w="1559" w:type="dxa"/>
            <w:shd w:val="clear" w:color="auto" w:fill="FFFFFF" w:themeFill="background1"/>
          </w:tcPr>
          <w:p w14:paraId="283F31F8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1B6CB5E3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43C68D0B" w14:textId="77777777" w:rsidTr="00C927AA">
        <w:tc>
          <w:tcPr>
            <w:tcW w:w="0" w:type="auto"/>
            <w:shd w:val="clear" w:color="auto" w:fill="auto"/>
          </w:tcPr>
          <w:p w14:paraId="408AB8FF" w14:textId="77777777" w:rsidR="00C927AA" w:rsidRPr="00E61F66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больница (в том числе участковая, специализированная, скорой медицинской помощи)</w:t>
            </w:r>
          </w:p>
        </w:tc>
        <w:tc>
          <w:tcPr>
            <w:tcW w:w="1559" w:type="dxa"/>
            <w:shd w:val="clear" w:color="auto" w:fill="FFFFFF" w:themeFill="background1"/>
          </w:tcPr>
          <w:p w14:paraId="24E7EF12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70CB569C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052C39F5" w14:textId="77777777" w:rsidTr="00C927AA">
        <w:tc>
          <w:tcPr>
            <w:tcW w:w="0" w:type="auto"/>
            <w:shd w:val="clear" w:color="auto" w:fill="auto"/>
          </w:tcPr>
          <w:p w14:paraId="331DA7E7" w14:textId="77777777" w:rsidR="00C927AA" w:rsidRPr="00E61F66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родильный дом</w:t>
            </w:r>
          </w:p>
        </w:tc>
        <w:tc>
          <w:tcPr>
            <w:tcW w:w="1559" w:type="dxa"/>
            <w:shd w:val="clear" w:color="auto" w:fill="FFFFFF" w:themeFill="background1"/>
          </w:tcPr>
          <w:p w14:paraId="13BF18A5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25212F9C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2493B857" w14:textId="77777777" w:rsidTr="00C927AA">
        <w:tc>
          <w:tcPr>
            <w:tcW w:w="0" w:type="auto"/>
            <w:shd w:val="clear" w:color="auto" w:fill="auto"/>
          </w:tcPr>
          <w:p w14:paraId="0CB82E05" w14:textId="77777777" w:rsidR="00C927AA" w:rsidRPr="00E61F66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госпиталь</w:t>
            </w:r>
          </w:p>
        </w:tc>
        <w:tc>
          <w:tcPr>
            <w:tcW w:w="1559" w:type="dxa"/>
            <w:shd w:val="clear" w:color="auto" w:fill="FFFFFF" w:themeFill="background1"/>
          </w:tcPr>
          <w:p w14:paraId="10CA2A45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36C4523D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0922C295" w14:textId="77777777" w:rsidTr="00C927AA">
        <w:tc>
          <w:tcPr>
            <w:tcW w:w="0" w:type="auto"/>
            <w:shd w:val="clear" w:color="auto" w:fill="auto"/>
          </w:tcPr>
          <w:p w14:paraId="5213B4B3" w14:textId="77777777" w:rsidR="00C927AA" w:rsidRPr="00E61F66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</w:t>
            </w:r>
          </w:p>
        </w:tc>
        <w:tc>
          <w:tcPr>
            <w:tcW w:w="1559" w:type="dxa"/>
            <w:shd w:val="clear" w:color="auto" w:fill="FFFFFF" w:themeFill="background1"/>
          </w:tcPr>
          <w:p w14:paraId="590821B9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2802A939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43E3F0AE" w14:textId="77777777" w:rsidTr="00C927AA">
        <w:tc>
          <w:tcPr>
            <w:tcW w:w="0" w:type="auto"/>
            <w:shd w:val="clear" w:color="auto" w:fill="auto"/>
          </w:tcPr>
          <w:p w14:paraId="158F7D90" w14:textId="77777777" w:rsidR="00C927AA" w:rsidRPr="00E61F66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центр (в том числе, детский)</w:t>
            </w:r>
          </w:p>
        </w:tc>
        <w:tc>
          <w:tcPr>
            <w:tcW w:w="1559" w:type="dxa"/>
            <w:shd w:val="clear" w:color="auto" w:fill="FFFFFF" w:themeFill="background1"/>
          </w:tcPr>
          <w:p w14:paraId="3CD0AFF7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2CFB687B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32E62A46" w14:textId="77777777" w:rsidTr="00C927AA">
        <w:tc>
          <w:tcPr>
            <w:tcW w:w="0" w:type="auto"/>
            <w:shd w:val="clear" w:color="auto" w:fill="auto"/>
          </w:tcPr>
          <w:p w14:paraId="1A950D51" w14:textId="77777777" w:rsidR="00C927AA" w:rsidRPr="00E61F66" w:rsidRDefault="00C927AA" w:rsidP="0017382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иные типы организаций</w:t>
            </w:r>
          </w:p>
        </w:tc>
        <w:tc>
          <w:tcPr>
            <w:tcW w:w="1559" w:type="dxa"/>
            <w:shd w:val="clear" w:color="auto" w:fill="FFFFFF" w:themeFill="background1"/>
          </w:tcPr>
          <w:p w14:paraId="632CA88D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434B180B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14C6B8A0" w14:textId="77777777" w:rsidTr="00C927AA">
        <w:tc>
          <w:tcPr>
            <w:tcW w:w="0" w:type="auto"/>
            <w:shd w:val="clear" w:color="auto" w:fill="FFFFFF" w:themeFill="background1"/>
          </w:tcPr>
          <w:p w14:paraId="42F095D2" w14:textId="77777777" w:rsidR="00C927AA" w:rsidRPr="00E61F66" w:rsidRDefault="00C927AA" w:rsidP="00651BE2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F6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социального обслуживания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1559" w:type="dxa"/>
            <w:shd w:val="clear" w:color="auto" w:fill="FFFFFF" w:themeFill="background1"/>
          </w:tcPr>
          <w:p w14:paraId="22B083B0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68B8CE14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49A7F89A" w14:textId="77777777" w:rsidTr="00C927AA">
        <w:tc>
          <w:tcPr>
            <w:tcW w:w="0" w:type="auto"/>
            <w:shd w:val="clear" w:color="auto" w:fill="FFFFFF" w:themeFill="background1"/>
          </w:tcPr>
          <w:p w14:paraId="26A5800F" w14:textId="77777777" w:rsidR="00C927AA" w:rsidRPr="00E61F66" w:rsidRDefault="00C927AA" w:rsidP="00651BE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дом-интернат</w:t>
            </w:r>
          </w:p>
        </w:tc>
        <w:tc>
          <w:tcPr>
            <w:tcW w:w="1559" w:type="dxa"/>
            <w:shd w:val="clear" w:color="auto" w:fill="FFFFFF" w:themeFill="background1"/>
          </w:tcPr>
          <w:p w14:paraId="362E8030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30F888E1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5E36ACBA" w14:textId="77777777" w:rsidTr="00C927AA">
        <w:tc>
          <w:tcPr>
            <w:tcW w:w="0" w:type="auto"/>
            <w:shd w:val="clear" w:color="auto" w:fill="FFFFFF" w:themeFill="background1"/>
          </w:tcPr>
          <w:p w14:paraId="4BF9161E" w14:textId="77777777" w:rsidR="00C927AA" w:rsidRPr="00E61F66" w:rsidRDefault="00C927AA" w:rsidP="00651BE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центр социального обслуживания</w:t>
            </w:r>
          </w:p>
        </w:tc>
        <w:tc>
          <w:tcPr>
            <w:tcW w:w="1559" w:type="dxa"/>
            <w:shd w:val="clear" w:color="auto" w:fill="FFFFFF" w:themeFill="background1"/>
          </w:tcPr>
          <w:p w14:paraId="2DD26580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7B8CA8DA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759E4F46" w14:textId="77777777" w:rsidTr="00C927AA">
        <w:tc>
          <w:tcPr>
            <w:tcW w:w="0" w:type="auto"/>
            <w:shd w:val="clear" w:color="auto" w:fill="FFFFFF" w:themeFill="background1"/>
          </w:tcPr>
          <w:p w14:paraId="728D4D62" w14:textId="77777777" w:rsidR="00C927AA" w:rsidRPr="00E61F66" w:rsidRDefault="00C927AA" w:rsidP="00651BE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социально-реабилитационный центр</w:t>
            </w:r>
          </w:p>
        </w:tc>
        <w:tc>
          <w:tcPr>
            <w:tcW w:w="1559" w:type="dxa"/>
            <w:shd w:val="clear" w:color="auto" w:fill="FFFFFF" w:themeFill="background1"/>
          </w:tcPr>
          <w:p w14:paraId="31DEA56F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457D5E7A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2B2C0D1E" w14:textId="77777777" w:rsidTr="00C927AA">
        <w:tc>
          <w:tcPr>
            <w:tcW w:w="0" w:type="auto"/>
            <w:shd w:val="clear" w:color="auto" w:fill="FFFFFF" w:themeFill="background1"/>
          </w:tcPr>
          <w:p w14:paraId="55543248" w14:textId="77777777" w:rsidR="00C927AA" w:rsidRPr="00E61F66" w:rsidRDefault="00C927AA" w:rsidP="00651BE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центр помощи детям, оставшимся без попечения родителей</w:t>
            </w:r>
          </w:p>
        </w:tc>
        <w:tc>
          <w:tcPr>
            <w:tcW w:w="1559" w:type="dxa"/>
            <w:shd w:val="clear" w:color="auto" w:fill="FFFFFF" w:themeFill="background1"/>
          </w:tcPr>
          <w:p w14:paraId="1A19C5C1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69C44F88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0647C529" w14:textId="77777777" w:rsidTr="00C927AA">
        <w:tc>
          <w:tcPr>
            <w:tcW w:w="0" w:type="auto"/>
            <w:shd w:val="clear" w:color="auto" w:fill="FFFFFF" w:themeFill="background1"/>
          </w:tcPr>
          <w:p w14:paraId="54000347" w14:textId="77777777" w:rsidR="00C927AA" w:rsidRPr="00E61F66" w:rsidRDefault="00C927AA" w:rsidP="00651BE2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Иные типы организаций</w:t>
            </w:r>
          </w:p>
        </w:tc>
        <w:tc>
          <w:tcPr>
            <w:tcW w:w="1559" w:type="dxa"/>
            <w:shd w:val="clear" w:color="auto" w:fill="FFFFFF" w:themeFill="background1"/>
          </w:tcPr>
          <w:p w14:paraId="1F8A8A4B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20E82E5F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501996C0" w14:textId="77777777" w:rsidTr="00C927AA">
        <w:tc>
          <w:tcPr>
            <w:tcW w:w="0" w:type="auto"/>
            <w:shd w:val="clear" w:color="auto" w:fill="auto"/>
          </w:tcPr>
          <w:p w14:paraId="0A6376C9" w14:textId="77777777" w:rsidR="00C927AA" w:rsidRPr="00E61F66" w:rsidRDefault="00C927AA" w:rsidP="006B2DAB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F6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сферы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1559" w:type="dxa"/>
            <w:shd w:val="clear" w:color="auto" w:fill="FFFFFF" w:themeFill="background1"/>
          </w:tcPr>
          <w:p w14:paraId="24D0BC09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76CA75E4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475E681A" w14:textId="77777777" w:rsidTr="00C927AA">
        <w:tc>
          <w:tcPr>
            <w:tcW w:w="0" w:type="auto"/>
            <w:shd w:val="clear" w:color="auto" w:fill="auto"/>
          </w:tcPr>
          <w:p w14:paraId="00B92563" w14:textId="77777777" w:rsidR="00C927AA" w:rsidRPr="00E61F66" w:rsidRDefault="00C927AA" w:rsidP="006B2DAB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дома и центры народного творчества</w:t>
            </w:r>
          </w:p>
        </w:tc>
        <w:tc>
          <w:tcPr>
            <w:tcW w:w="1559" w:type="dxa"/>
            <w:shd w:val="clear" w:color="auto" w:fill="FFFFFF" w:themeFill="background1"/>
          </w:tcPr>
          <w:p w14:paraId="59DBEE13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65494810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78402B40" w14:textId="77777777" w:rsidTr="00C927AA">
        <w:tc>
          <w:tcPr>
            <w:tcW w:w="0" w:type="auto"/>
            <w:shd w:val="clear" w:color="auto" w:fill="auto"/>
          </w:tcPr>
          <w:p w14:paraId="0BCC8291" w14:textId="77777777" w:rsidR="00C927AA" w:rsidRPr="00E61F66" w:rsidRDefault="00C927AA" w:rsidP="006B2DAB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дома культуры</w:t>
            </w:r>
          </w:p>
        </w:tc>
        <w:tc>
          <w:tcPr>
            <w:tcW w:w="1559" w:type="dxa"/>
            <w:shd w:val="clear" w:color="auto" w:fill="FFFFFF" w:themeFill="background1"/>
          </w:tcPr>
          <w:p w14:paraId="3FB9B557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526E9B14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4C1B3F3D" w14:textId="77777777" w:rsidTr="00C927AA">
        <w:tc>
          <w:tcPr>
            <w:tcW w:w="0" w:type="auto"/>
            <w:shd w:val="clear" w:color="auto" w:fill="auto"/>
          </w:tcPr>
          <w:p w14:paraId="50C8200C" w14:textId="77777777" w:rsidR="00C927AA" w:rsidRPr="00E61F66" w:rsidRDefault="00C927AA" w:rsidP="006B2DAB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F66">
              <w:rPr>
                <w:rFonts w:ascii="Times New Roman" w:hAnsi="Times New Roman" w:cs="Times New Roman"/>
                <w:sz w:val="24"/>
                <w:szCs w:val="24"/>
              </w:rPr>
              <w:t>парки (сады) культуры и отдыха</w:t>
            </w:r>
          </w:p>
        </w:tc>
        <w:tc>
          <w:tcPr>
            <w:tcW w:w="1559" w:type="dxa"/>
            <w:shd w:val="clear" w:color="auto" w:fill="FFFFFF" w:themeFill="background1"/>
          </w:tcPr>
          <w:p w14:paraId="2882587C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2B8944A5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7AA" w:rsidRPr="00E61F66" w14:paraId="65DB78E9" w14:textId="77777777" w:rsidTr="00C927AA">
        <w:tc>
          <w:tcPr>
            <w:tcW w:w="0" w:type="auto"/>
            <w:shd w:val="clear" w:color="auto" w:fill="auto"/>
          </w:tcPr>
          <w:p w14:paraId="4C55E412" w14:textId="77777777" w:rsidR="00C927AA" w:rsidRPr="00E61F66" w:rsidRDefault="00C927AA" w:rsidP="006B2DAB">
            <w:pPr>
              <w:pStyle w:val="ab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иные типы организаций</w:t>
            </w:r>
          </w:p>
        </w:tc>
        <w:tc>
          <w:tcPr>
            <w:tcW w:w="1559" w:type="dxa"/>
            <w:shd w:val="clear" w:color="auto" w:fill="FFFFFF" w:themeFill="background1"/>
          </w:tcPr>
          <w:p w14:paraId="161B695F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FFFF" w:themeFill="background1"/>
          </w:tcPr>
          <w:p w14:paraId="34A62B64" w14:textId="77777777" w:rsidR="00C927AA" w:rsidRPr="00E61F66" w:rsidRDefault="00C927AA" w:rsidP="009A01E3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BA7DD4" w14:textId="77777777" w:rsidR="001F6772" w:rsidRDefault="001F6772" w:rsidP="00DF243F">
      <w:pPr>
        <w:tabs>
          <w:tab w:val="left" w:pos="541"/>
        </w:tabs>
        <w:ind w:right="-567"/>
        <w:jc w:val="both"/>
      </w:pPr>
    </w:p>
    <w:p w14:paraId="2079F92C" w14:textId="77777777" w:rsidR="001F6772" w:rsidRDefault="001F6772" w:rsidP="00DF243F">
      <w:pPr>
        <w:tabs>
          <w:tab w:val="left" w:pos="541"/>
        </w:tabs>
        <w:ind w:right="-567"/>
        <w:jc w:val="both"/>
      </w:pPr>
    </w:p>
    <w:p w14:paraId="0258C795" w14:textId="77777777" w:rsidR="001F6772" w:rsidRDefault="001F6772" w:rsidP="00974848">
      <w:pPr>
        <w:tabs>
          <w:tab w:val="left" w:pos="541"/>
        </w:tabs>
        <w:ind w:right="-567"/>
        <w:jc w:val="both"/>
      </w:pPr>
    </w:p>
    <w:sectPr w:rsidR="001F6772" w:rsidSect="001D7A63">
      <w:headerReference w:type="even" r:id="rId9"/>
      <w:headerReference w:type="default" r:id="rId10"/>
      <w:footerReference w:type="even" r:id="rId11"/>
      <w:footerReference w:type="default" r:id="rId12"/>
      <w:pgSz w:w="16840" w:h="11907" w:orient="landscape" w:code="580"/>
      <w:pgMar w:top="1134" w:right="816" w:bottom="1134" w:left="1134" w:header="567" w:footer="1162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302C3" w14:textId="77777777" w:rsidR="00FF09D4" w:rsidRDefault="00FF09D4">
      <w:r>
        <w:separator/>
      </w:r>
    </w:p>
  </w:endnote>
  <w:endnote w:type="continuationSeparator" w:id="0">
    <w:p w14:paraId="1E4E68A6" w14:textId="77777777" w:rsidR="00FF09D4" w:rsidRDefault="00FF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618AE" w14:textId="77777777" w:rsidR="00E30AA5" w:rsidRDefault="00E30AA5" w:rsidP="007012E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A6DB8E8" w14:textId="77777777" w:rsidR="00E30AA5" w:rsidRDefault="00E30AA5" w:rsidP="007012E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C5A1C" w14:textId="77777777" w:rsidR="00E30AA5" w:rsidRPr="00CD247B" w:rsidRDefault="00E30AA5" w:rsidP="007012E3">
    <w:pPr>
      <w:pStyle w:val="a5"/>
      <w:framePr w:wrap="around" w:vAnchor="text" w:hAnchor="margin" w:xAlign="right" w:y="1"/>
      <w:jc w:val="center"/>
      <w:rPr>
        <w:rStyle w:val="a7"/>
        <w:lang w:val="en-US"/>
      </w:rPr>
    </w:pPr>
  </w:p>
  <w:p w14:paraId="62F9A296" w14:textId="77777777" w:rsidR="00E30AA5" w:rsidRPr="004C06D7" w:rsidRDefault="00E30AA5" w:rsidP="005910C8">
    <w:pPr>
      <w:pStyle w:val="a5"/>
      <w:tabs>
        <w:tab w:val="clear" w:pos="4153"/>
        <w:tab w:val="clear" w:pos="8306"/>
        <w:tab w:val="left" w:pos="810"/>
      </w:tabs>
      <w:ind w:right="360" w:firstLine="0"/>
    </w:pPr>
    <w:permStart w:id="1007836347" w:edGrp="everyone"/>
    <w:permEnd w:id="1007836347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671B6" w14:textId="77777777" w:rsidR="00FF09D4" w:rsidRDefault="00FF09D4">
      <w:r>
        <w:separator/>
      </w:r>
    </w:p>
  </w:footnote>
  <w:footnote w:type="continuationSeparator" w:id="0">
    <w:p w14:paraId="675385B5" w14:textId="77777777" w:rsidR="00FF09D4" w:rsidRDefault="00FF0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FAEE0" w14:textId="77777777" w:rsidR="00E30AA5" w:rsidRDefault="00E30AA5" w:rsidP="007012E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1A4A436" w14:textId="77777777" w:rsidR="00E30AA5" w:rsidRDefault="00E30A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647B0" w14:textId="77777777" w:rsidR="00E30AA5" w:rsidRDefault="00E30AA5" w:rsidP="007012E3">
    <w:pPr>
      <w:pStyle w:val="a3"/>
      <w:ind w:firstLine="0"/>
      <w:jc w:val="center"/>
      <w:rPr>
        <w:lang w:val="en-US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B0031">
      <w:rPr>
        <w:rStyle w:val="a7"/>
        <w:noProof/>
      </w:rPr>
      <w:t>2</w:t>
    </w:r>
    <w:r>
      <w:rPr>
        <w:rStyle w:val="a7"/>
      </w:rPr>
      <w:fldChar w:fldCharType="end"/>
    </w:r>
  </w:p>
  <w:p w14:paraId="3498E1C9" w14:textId="77777777" w:rsidR="00E30AA5" w:rsidRPr="00A73338" w:rsidRDefault="00E30AA5" w:rsidP="007012E3">
    <w:pPr>
      <w:pStyle w:val="a3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0584A"/>
    <w:multiLevelType w:val="multilevel"/>
    <w:tmpl w:val="FD544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C7B"/>
    <w:rsid w:val="00012DAB"/>
    <w:rsid w:val="00014BB0"/>
    <w:rsid w:val="00024C85"/>
    <w:rsid w:val="0005167E"/>
    <w:rsid w:val="00063C55"/>
    <w:rsid w:val="00063FFD"/>
    <w:rsid w:val="00084A75"/>
    <w:rsid w:val="000B3938"/>
    <w:rsid w:val="000C5644"/>
    <w:rsid w:val="000C5D50"/>
    <w:rsid w:val="000D5EFB"/>
    <w:rsid w:val="000D6D65"/>
    <w:rsid w:val="000E0260"/>
    <w:rsid w:val="000F4DE8"/>
    <w:rsid w:val="000F4F50"/>
    <w:rsid w:val="00103B70"/>
    <w:rsid w:val="00111F4F"/>
    <w:rsid w:val="00114C2F"/>
    <w:rsid w:val="0011730C"/>
    <w:rsid w:val="00130F4A"/>
    <w:rsid w:val="00140228"/>
    <w:rsid w:val="00153100"/>
    <w:rsid w:val="00156174"/>
    <w:rsid w:val="001619B4"/>
    <w:rsid w:val="00167750"/>
    <w:rsid w:val="00173822"/>
    <w:rsid w:val="00177249"/>
    <w:rsid w:val="001A1051"/>
    <w:rsid w:val="001A7389"/>
    <w:rsid w:val="001A7CD1"/>
    <w:rsid w:val="001B7B41"/>
    <w:rsid w:val="001C6269"/>
    <w:rsid w:val="001C7175"/>
    <w:rsid w:val="001D0FE8"/>
    <w:rsid w:val="001D6C6D"/>
    <w:rsid w:val="001D7A63"/>
    <w:rsid w:val="001E10C6"/>
    <w:rsid w:val="001E276E"/>
    <w:rsid w:val="001F21DA"/>
    <w:rsid w:val="001F56FA"/>
    <w:rsid w:val="001F6772"/>
    <w:rsid w:val="001F7672"/>
    <w:rsid w:val="00214617"/>
    <w:rsid w:val="002201E3"/>
    <w:rsid w:val="002273EA"/>
    <w:rsid w:val="0023355C"/>
    <w:rsid w:val="002363A3"/>
    <w:rsid w:val="002414FC"/>
    <w:rsid w:val="002430CB"/>
    <w:rsid w:val="002447F0"/>
    <w:rsid w:val="002647B9"/>
    <w:rsid w:val="0026502B"/>
    <w:rsid w:val="00265390"/>
    <w:rsid w:val="002A29EC"/>
    <w:rsid w:val="002C0F23"/>
    <w:rsid w:val="002D54FB"/>
    <w:rsid w:val="002D6C58"/>
    <w:rsid w:val="002D7105"/>
    <w:rsid w:val="002E5AD6"/>
    <w:rsid w:val="002F305D"/>
    <w:rsid w:val="002F3CBD"/>
    <w:rsid w:val="00311286"/>
    <w:rsid w:val="0031733E"/>
    <w:rsid w:val="003202A0"/>
    <w:rsid w:val="00320BFA"/>
    <w:rsid w:val="003663C8"/>
    <w:rsid w:val="00373589"/>
    <w:rsid w:val="00376E34"/>
    <w:rsid w:val="00386059"/>
    <w:rsid w:val="003873FD"/>
    <w:rsid w:val="003956C1"/>
    <w:rsid w:val="003A1397"/>
    <w:rsid w:val="003B106A"/>
    <w:rsid w:val="003B2CF0"/>
    <w:rsid w:val="003B5FAE"/>
    <w:rsid w:val="003C323F"/>
    <w:rsid w:val="00430F6B"/>
    <w:rsid w:val="00441BCD"/>
    <w:rsid w:val="004424CA"/>
    <w:rsid w:val="0044374E"/>
    <w:rsid w:val="004442A1"/>
    <w:rsid w:val="004531BB"/>
    <w:rsid w:val="0049055C"/>
    <w:rsid w:val="00492EEB"/>
    <w:rsid w:val="00493A1E"/>
    <w:rsid w:val="004A1942"/>
    <w:rsid w:val="004A2040"/>
    <w:rsid w:val="004A2C30"/>
    <w:rsid w:val="004A2EC1"/>
    <w:rsid w:val="004B0031"/>
    <w:rsid w:val="004C06D7"/>
    <w:rsid w:val="004D0BC8"/>
    <w:rsid w:val="004D15C3"/>
    <w:rsid w:val="004D4E56"/>
    <w:rsid w:val="004D7358"/>
    <w:rsid w:val="004E05BE"/>
    <w:rsid w:val="004E3FAE"/>
    <w:rsid w:val="00511683"/>
    <w:rsid w:val="005140D2"/>
    <w:rsid w:val="00537989"/>
    <w:rsid w:val="00541844"/>
    <w:rsid w:val="00550280"/>
    <w:rsid w:val="005525E3"/>
    <w:rsid w:val="00553C86"/>
    <w:rsid w:val="00555DBE"/>
    <w:rsid w:val="00572918"/>
    <w:rsid w:val="00574E0E"/>
    <w:rsid w:val="00575341"/>
    <w:rsid w:val="0057739A"/>
    <w:rsid w:val="0058766D"/>
    <w:rsid w:val="005910C8"/>
    <w:rsid w:val="00596B23"/>
    <w:rsid w:val="005976EC"/>
    <w:rsid w:val="005A1C0E"/>
    <w:rsid w:val="005A4397"/>
    <w:rsid w:val="005A7543"/>
    <w:rsid w:val="005B6A22"/>
    <w:rsid w:val="005C0783"/>
    <w:rsid w:val="005C18FD"/>
    <w:rsid w:val="005C3826"/>
    <w:rsid w:val="005C5737"/>
    <w:rsid w:val="005D460C"/>
    <w:rsid w:val="005D5F2B"/>
    <w:rsid w:val="005E6EB8"/>
    <w:rsid w:val="005F2EB6"/>
    <w:rsid w:val="005F53FE"/>
    <w:rsid w:val="00600EEB"/>
    <w:rsid w:val="00604F08"/>
    <w:rsid w:val="00627663"/>
    <w:rsid w:val="006478DA"/>
    <w:rsid w:val="00651BE2"/>
    <w:rsid w:val="0066087C"/>
    <w:rsid w:val="00674636"/>
    <w:rsid w:val="00674FAD"/>
    <w:rsid w:val="00683543"/>
    <w:rsid w:val="006864EE"/>
    <w:rsid w:val="0068698A"/>
    <w:rsid w:val="00690FC4"/>
    <w:rsid w:val="006A0E5F"/>
    <w:rsid w:val="006B2DAB"/>
    <w:rsid w:val="006B3F19"/>
    <w:rsid w:val="006B512C"/>
    <w:rsid w:val="006D1A00"/>
    <w:rsid w:val="006F6C51"/>
    <w:rsid w:val="006F79A7"/>
    <w:rsid w:val="007012E3"/>
    <w:rsid w:val="00721663"/>
    <w:rsid w:val="00730367"/>
    <w:rsid w:val="00732739"/>
    <w:rsid w:val="00734D56"/>
    <w:rsid w:val="007548E1"/>
    <w:rsid w:val="0075707C"/>
    <w:rsid w:val="00774290"/>
    <w:rsid w:val="007743EE"/>
    <w:rsid w:val="007843A9"/>
    <w:rsid w:val="00787CC4"/>
    <w:rsid w:val="007C253C"/>
    <w:rsid w:val="007D08A0"/>
    <w:rsid w:val="00813218"/>
    <w:rsid w:val="00815B27"/>
    <w:rsid w:val="00820EFD"/>
    <w:rsid w:val="00822015"/>
    <w:rsid w:val="00826DE1"/>
    <w:rsid w:val="00826F5F"/>
    <w:rsid w:val="0083238E"/>
    <w:rsid w:val="008615CE"/>
    <w:rsid w:val="0086556F"/>
    <w:rsid w:val="00871CBA"/>
    <w:rsid w:val="0089157E"/>
    <w:rsid w:val="0089205B"/>
    <w:rsid w:val="008A19A6"/>
    <w:rsid w:val="008A3A07"/>
    <w:rsid w:val="008B7F90"/>
    <w:rsid w:val="008C0AE7"/>
    <w:rsid w:val="008E3854"/>
    <w:rsid w:val="008F3F2C"/>
    <w:rsid w:val="00905814"/>
    <w:rsid w:val="00907919"/>
    <w:rsid w:val="00912586"/>
    <w:rsid w:val="00913F70"/>
    <w:rsid w:val="00914EC3"/>
    <w:rsid w:val="00917B13"/>
    <w:rsid w:val="00921002"/>
    <w:rsid w:val="009230E3"/>
    <w:rsid w:val="00931E36"/>
    <w:rsid w:val="00946498"/>
    <w:rsid w:val="0095240C"/>
    <w:rsid w:val="00953F91"/>
    <w:rsid w:val="009666EC"/>
    <w:rsid w:val="00973271"/>
    <w:rsid w:val="00974848"/>
    <w:rsid w:val="00986DFA"/>
    <w:rsid w:val="00987EF7"/>
    <w:rsid w:val="00995A7B"/>
    <w:rsid w:val="009A01E3"/>
    <w:rsid w:val="009C07FD"/>
    <w:rsid w:val="009C661A"/>
    <w:rsid w:val="009D07F3"/>
    <w:rsid w:val="009D6CBF"/>
    <w:rsid w:val="009E304E"/>
    <w:rsid w:val="009F0166"/>
    <w:rsid w:val="00A05F09"/>
    <w:rsid w:val="00A117E5"/>
    <w:rsid w:val="00A170F1"/>
    <w:rsid w:val="00A20F2C"/>
    <w:rsid w:val="00A21483"/>
    <w:rsid w:val="00A32684"/>
    <w:rsid w:val="00A367BE"/>
    <w:rsid w:val="00A37492"/>
    <w:rsid w:val="00A37D5B"/>
    <w:rsid w:val="00A47349"/>
    <w:rsid w:val="00A64585"/>
    <w:rsid w:val="00A64E53"/>
    <w:rsid w:val="00A7245D"/>
    <w:rsid w:val="00A748F1"/>
    <w:rsid w:val="00A82BAA"/>
    <w:rsid w:val="00A87F89"/>
    <w:rsid w:val="00AA31E5"/>
    <w:rsid w:val="00AB5495"/>
    <w:rsid w:val="00AB7FB8"/>
    <w:rsid w:val="00AC39F7"/>
    <w:rsid w:val="00AC63A8"/>
    <w:rsid w:val="00AD5C00"/>
    <w:rsid w:val="00AD6844"/>
    <w:rsid w:val="00AD774C"/>
    <w:rsid w:val="00AD7900"/>
    <w:rsid w:val="00AE26E3"/>
    <w:rsid w:val="00AE6F3C"/>
    <w:rsid w:val="00AF07C0"/>
    <w:rsid w:val="00AF6E0E"/>
    <w:rsid w:val="00B01EAD"/>
    <w:rsid w:val="00B058BA"/>
    <w:rsid w:val="00B16944"/>
    <w:rsid w:val="00B34DC1"/>
    <w:rsid w:val="00B40B3B"/>
    <w:rsid w:val="00B472C5"/>
    <w:rsid w:val="00B50092"/>
    <w:rsid w:val="00B555D4"/>
    <w:rsid w:val="00B6497C"/>
    <w:rsid w:val="00B9257A"/>
    <w:rsid w:val="00B950D1"/>
    <w:rsid w:val="00B95AFF"/>
    <w:rsid w:val="00BA1639"/>
    <w:rsid w:val="00BA2541"/>
    <w:rsid w:val="00BB1991"/>
    <w:rsid w:val="00BC1962"/>
    <w:rsid w:val="00BC1EAD"/>
    <w:rsid w:val="00BC3883"/>
    <w:rsid w:val="00BD4709"/>
    <w:rsid w:val="00BE1BBB"/>
    <w:rsid w:val="00BF1F5A"/>
    <w:rsid w:val="00C15621"/>
    <w:rsid w:val="00C16617"/>
    <w:rsid w:val="00C25343"/>
    <w:rsid w:val="00C3060D"/>
    <w:rsid w:val="00C4482A"/>
    <w:rsid w:val="00C60BA5"/>
    <w:rsid w:val="00C63EA8"/>
    <w:rsid w:val="00C761E9"/>
    <w:rsid w:val="00C82C66"/>
    <w:rsid w:val="00C8303F"/>
    <w:rsid w:val="00C83482"/>
    <w:rsid w:val="00C83699"/>
    <w:rsid w:val="00C927AA"/>
    <w:rsid w:val="00CB07D6"/>
    <w:rsid w:val="00CB1838"/>
    <w:rsid w:val="00CB2E03"/>
    <w:rsid w:val="00CB48CD"/>
    <w:rsid w:val="00CF2A98"/>
    <w:rsid w:val="00D01C7B"/>
    <w:rsid w:val="00D40954"/>
    <w:rsid w:val="00D44F06"/>
    <w:rsid w:val="00D52A2C"/>
    <w:rsid w:val="00D5486A"/>
    <w:rsid w:val="00D54C46"/>
    <w:rsid w:val="00D61C25"/>
    <w:rsid w:val="00D679C8"/>
    <w:rsid w:val="00D73737"/>
    <w:rsid w:val="00D73B28"/>
    <w:rsid w:val="00D82110"/>
    <w:rsid w:val="00D93A77"/>
    <w:rsid w:val="00DC59A9"/>
    <w:rsid w:val="00DD16CD"/>
    <w:rsid w:val="00DE02A9"/>
    <w:rsid w:val="00DE15E2"/>
    <w:rsid w:val="00DE40DE"/>
    <w:rsid w:val="00DE6823"/>
    <w:rsid w:val="00DF0927"/>
    <w:rsid w:val="00DF243F"/>
    <w:rsid w:val="00E000FA"/>
    <w:rsid w:val="00E034F7"/>
    <w:rsid w:val="00E24505"/>
    <w:rsid w:val="00E30AA5"/>
    <w:rsid w:val="00E34314"/>
    <w:rsid w:val="00E40FFE"/>
    <w:rsid w:val="00E56636"/>
    <w:rsid w:val="00E6138A"/>
    <w:rsid w:val="00E61F66"/>
    <w:rsid w:val="00E66896"/>
    <w:rsid w:val="00E70ED9"/>
    <w:rsid w:val="00E75619"/>
    <w:rsid w:val="00E83BF5"/>
    <w:rsid w:val="00E8604E"/>
    <w:rsid w:val="00E921AF"/>
    <w:rsid w:val="00E95668"/>
    <w:rsid w:val="00E97642"/>
    <w:rsid w:val="00EE20D6"/>
    <w:rsid w:val="00F15F82"/>
    <w:rsid w:val="00F258C8"/>
    <w:rsid w:val="00F338A0"/>
    <w:rsid w:val="00F37878"/>
    <w:rsid w:val="00F43991"/>
    <w:rsid w:val="00F63541"/>
    <w:rsid w:val="00F7181D"/>
    <w:rsid w:val="00F75CA4"/>
    <w:rsid w:val="00F817AC"/>
    <w:rsid w:val="00F8465A"/>
    <w:rsid w:val="00F92319"/>
    <w:rsid w:val="00F928E1"/>
    <w:rsid w:val="00F940CC"/>
    <w:rsid w:val="00F94F1D"/>
    <w:rsid w:val="00FB07E7"/>
    <w:rsid w:val="00FC26EF"/>
    <w:rsid w:val="00FD5891"/>
    <w:rsid w:val="00FE29C6"/>
    <w:rsid w:val="00FF09D4"/>
    <w:rsid w:val="00FF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7B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4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7349"/>
    <w:pPr>
      <w:tabs>
        <w:tab w:val="center" w:pos="4153"/>
        <w:tab w:val="right" w:pos="8306"/>
      </w:tabs>
      <w:ind w:firstLine="329"/>
      <w:jc w:val="both"/>
    </w:pPr>
    <w:rPr>
      <w:sz w:val="21"/>
      <w:szCs w:val="20"/>
    </w:rPr>
  </w:style>
  <w:style w:type="character" w:customStyle="1" w:styleId="a4">
    <w:name w:val="Верхний колонтитул Знак"/>
    <w:link w:val="a3"/>
    <w:rsid w:val="00A47349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5">
    <w:name w:val="footer"/>
    <w:basedOn w:val="a"/>
    <w:link w:val="a6"/>
    <w:rsid w:val="00A47349"/>
    <w:pPr>
      <w:tabs>
        <w:tab w:val="center" w:pos="4153"/>
        <w:tab w:val="right" w:pos="8306"/>
      </w:tabs>
      <w:ind w:firstLine="329"/>
      <w:jc w:val="both"/>
    </w:pPr>
    <w:rPr>
      <w:sz w:val="21"/>
      <w:szCs w:val="20"/>
    </w:rPr>
  </w:style>
  <w:style w:type="character" w:customStyle="1" w:styleId="a6">
    <w:name w:val="Нижний колонтитул Знак"/>
    <w:link w:val="a5"/>
    <w:rsid w:val="00A47349"/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styleId="a7">
    <w:name w:val="page number"/>
    <w:basedOn w:val="a0"/>
    <w:rsid w:val="00A47349"/>
  </w:style>
  <w:style w:type="paragraph" w:styleId="a8">
    <w:name w:val="Balloon Text"/>
    <w:basedOn w:val="a"/>
    <w:link w:val="a9"/>
    <w:uiPriority w:val="99"/>
    <w:semiHidden/>
    <w:unhideWhenUsed/>
    <w:rsid w:val="00A473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4734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AD790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F635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39"/>
    <w:rsid w:val="00F635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4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7349"/>
    <w:pPr>
      <w:tabs>
        <w:tab w:val="center" w:pos="4153"/>
        <w:tab w:val="right" w:pos="8306"/>
      </w:tabs>
      <w:ind w:firstLine="329"/>
      <w:jc w:val="both"/>
    </w:pPr>
    <w:rPr>
      <w:sz w:val="21"/>
      <w:szCs w:val="20"/>
    </w:rPr>
  </w:style>
  <w:style w:type="character" w:customStyle="1" w:styleId="a4">
    <w:name w:val="Верхний колонтитул Знак"/>
    <w:link w:val="a3"/>
    <w:rsid w:val="00A47349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5">
    <w:name w:val="footer"/>
    <w:basedOn w:val="a"/>
    <w:link w:val="a6"/>
    <w:rsid w:val="00A47349"/>
    <w:pPr>
      <w:tabs>
        <w:tab w:val="center" w:pos="4153"/>
        <w:tab w:val="right" w:pos="8306"/>
      </w:tabs>
      <w:ind w:firstLine="329"/>
      <w:jc w:val="both"/>
    </w:pPr>
    <w:rPr>
      <w:sz w:val="21"/>
      <w:szCs w:val="20"/>
    </w:rPr>
  </w:style>
  <w:style w:type="character" w:customStyle="1" w:styleId="a6">
    <w:name w:val="Нижний колонтитул Знак"/>
    <w:link w:val="a5"/>
    <w:rsid w:val="00A47349"/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styleId="a7">
    <w:name w:val="page number"/>
    <w:basedOn w:val="a0"/>
    <w:rsid w:val="00A47349"/>
  </w:style>
  <w:style w:type="paragraph" w:styleId="a8">
    <w:name w:val="Balloon Text"/>
    <w:basedOn w:val="a"/>
    <w:link w:val="a9"/>
    <w:uiPriority w:val="99"/>
    <w:semiHidden/>
    <w:unhideWhenUsed/>
    <w:rsid w:val="00A473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4734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AD790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F635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39"/>
    <w:rsid w:val="00F635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Users\314-1\Downloads\iskhodyashchiy_blank_ministerstv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939E8-642C-4B40-BEEC-996B8AA9B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iskhodyashchiy_blank_ministerstvo.dot</Template>
  <TotalTime>0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314-1</dc:creator>
  <cp:lastModifiedBy>SergeyGrigorev</cp:lastModifiedBy>
  <cp:revision>2</cp:revision>
  <cp:lastPrinted>2023-02-20T13:26:00Z</cp:lastPrinted>
  <dcterms:created xsi:type="dcterms:W3CDTF">2023-03-20T08:29:00Z</dcterms:created>
  <dcterms:modified xsi:type="dcterms:W3CDTF">2023-03-20T08:29:00Z</dcterms:modified>
</cp:coreProperties>
</file>